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0F" w:rsidRDefault="00F16D0F" w:rsidP="008E1899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40" o:spid="_x0000_s1026" type="#_x0000_t122" style="position:absolute;left:0;text-align:left;margin-left:-26.6pt;margin-top:-43.1pt;width:495pt;height:87pt;z-index:251664384;visibility:visible;v-text-anchor:middle" filled="f" strokecolor="#243f60" strokeweight="2pt"/>
        </w:pict>
      </w:r>
      <w:r>
        <w:rPr>
          <w:rFonts w:ascii="Comic Sans MS" w:hAnsi="Comic Sans MS" w:cs="Comic Sans MS"/>
          <w:b/>
          <w:bCs/>
          <w:sz w:val="22"/>
          <w:szCs w:val="22"/>
        </w:rPr>
        <w:t>75.YIL REZAN HAS PRIMARY SCHOOL 2</w:t>
      </w:r>
      <w:r w:rsidRPr="008E1899">
        <w:rPr>
          <w:rFonts w:ascii="Comic Sans MS" w:hAnsi="Comic Sans MS" w:cs="Comic Sans MS"/>
          <w:b/>
          <w:bCs/>
          <w:sz w:val="22"/>
          <w:szCs w:val="22"/>
          <w:vertAlign w:val="superscript"/>
        </w:rPr>
        <w:t>ND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TERM 1</w:t>
      </w:r>
      <w:r w:rsidRPr="008E1899">
        <w:rPr>
          <w:rFonts w:ascii="Comic Sans MS" w:hAnsi="Comic Sans MS" w:cs="Comic Sans MS"/>
          <w:b/>
          <w:bCs/>
          <w:sz w:val="22"/>
          <w:szCs w:val="22"/>
          <w:vertAlign w:val="superscript"/>
        </w:rPr>
        <w:t>ST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ENGLISH EXAM                 FOR GRADE 4</w:t>
      </w: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  <w:hyperlink r:id="rId7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NAME:____________________ SURNAME:________________ NUMBER:______</w:t>
      </w: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A)Find the days and write in order.(G</w:t>
      </w:r>
      <w:r w:rsidRPr="00831975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ünleri bulup sırayla yazın) </w:t>
      </w:r>
      <w:r>
        <w:rPr>
          <w:rFonts w:ascii="Comic Sans MS" w:hAnsi="Comic Sans MS" w:cs="Comic Sans MS"/>
          <w:b/>
          <w:bCs/>
          <w:sz w:val="22"/>
          <w:szCs w:val="22"/>
        </w:rPr>
        <w:t>(14pts)</w:t>
      </w:r>
    </w:p>
    <w:p w:rsidR="00F16D0F" w:rsidRDefault="00F16D0F" w:rsidP="002E0690">
      <w:pPr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08"/>
        <w:gridCol w:w="444"/>
        <w:gridCol w:w="428"/>
        <w:gridCol w:w="515"/>
        <w:gridCol w:w="423"/>
        <w:gridCol w:w="421"/>
        <w:gridCol w:w="456"/>
        <w:gridCol w:w="459"/>
        <w:gridCol w:w="508"/>
      </w:tblGrid>
      <w:tr w:rsidR="00F16D0F" w:rsidTr="00D37E8C">
        <w:trPr>
          <w:trHeight w:val="256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M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O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L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T</w:t>
            </w:r>
          </w:p>
        </w:tc>
      </w:tr>
      <w:tr w:rsidR="00F16D0F" w:rsidTr="00D37E8C">
        <w:trPr>
          <w:trHeight w:val="270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U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C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</w:tr>
      <w:tr w:rsidR="00F16D0F" w:rsidTr="00D37E8C">
        <w:trPr>
          <w:trHeight w:val="256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Q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W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E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</w:tr>
      <w:tr w:rsidR="00F16D0F" w:rsidTr="00D37E8C">
        <w:trPr>
          <w:trHeight w:val="256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H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U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R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L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P</w:t>
            </w:r>
          </w:p>
        </w:tc>
      </w:tr>
      <w:tr w:rsidR="00F16D0F" w:rsidTr="00D37E8C">
        <w:trPr>
          <w:trHeight w:val="256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F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F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R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I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Z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W</w:t>
            </w:r>
          </w:p>
        </w:tc>
      </w:tr>
      <w:tr w:rsidR="00F16D0F" w:rsidTr="00D37E8C">
        <w:trPr>
          <w:trHeight w:val="270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P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Q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T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U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R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</w:tr>
      <w:tr w:rsidR="00F16D0F" w:rsidTr="00D37E8C">
        <w:trPr>
          <w:trHeight w:val="270"/>
        </w:trPr>
        <w:tc>
          <w:tcPr>
            <w:tcW w:w="46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  <w:tc>
          <w:tcPr>
            <w:tcW w:w="444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U</w:t>
            </w:r>
          </w:p>
        </w:tc>
        <w:tc>
          <w:tcPr>
            <w:tcW w:w="515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D</w:t>
            </w:r>
          </w:p>
        </w:tc>
        <w:tc>
          <w:tcPr>
            <w:tcW w:w="508" w:type="dxa"/>
          </w:tcPr>
          <w:p w:rsidR="00F16D0F" w:rsidRPr="00934916" w:rsidRDefault="00F16D0F" w:rsidP="00934916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934916">
              <w:rPr>
                <w:rFonts w:ascii="Comic Sans MS" w:hAnsi="Comic Sans MS" w:cs="Comic Sans MS"/>
                <w:sz w:val="22"/>
                <w:szCs w:val="22"/>
              </w:rPr>
              <w:t>H</w:t>
            </w:r>
          </w:p>
        </w:tc>
      </w:tr>
    </w:tbl>
    <w:p w:rsidR="00F16D0F" w:rsidRDefault="00F16D0F" w:rsidP="002E0690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1. ……………………………………</w:t>
      </w:r>
    </w:p>
    <w:p w:rsidR="00F16D0F" w:rsidRDefault="00F16D0F" w:rsidP="002E0690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2. ……………………………………</w:t>
      </w:r>
    </w:p>
    <w:p w:rsidR="00F16D0F" w:rsidRDefault="00F16D0F" w:rsidP="002E0690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3. ……………………………………</w:t>
      </w:r>
    </w:p>
    <w:p w:rsidR="00F16D0F" w:rsidRDefault="00F16D0F" w:rsidP="002E0690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4. ……………………………………</w:t>
      </w:r>
    </w:p>
    <w:p w:rsidR="00F16D0F" w:rsidRDefault="00F16D0F" w:rsidP="002E0690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5. ……………………………………</w:t>
      </w:r>
    </w:p>
    <w:p w:rsidR="00F16D0F" w:rsidRDefault="00F16D0F" w:rsidP="002E0690">
      <w:pPr>
        <w:spacing w:line="360" w:lineRule="auto"/>
        <w:ind w:firstLine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6. ………………………………….</w:t>
      </w:r>
    </w:p>
    <w:p w:rsidR="00F16D0F" w:rsidRDefault="00F16D0F" w:rsidP="002E0690">
      <w:pPr>
        <w:spacing w:line="360" w:lineRule="auto"/>
        <w:ind w:firstLine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7. ………………………………….</w:t>
      </w:r>
    </w:p>
    <w:p w:rsidR="00F16D0F" w:rsidRDefault="00F16D0F"/>
    <w:p w:rsidR="00F16D0F" w:rsidRPr="002E0690" w:rsidRDefault="00F16D0F" w:rsidP="002E0690"/>
    <w:p w:rsidR="00F16D0F" w:rsidRPr="00C10169" w:rsidRDefault="00F16D0F" w:rsidP="002E0690">
      <w:pPr>
        <w:rPr>
          <w:rFonts w:ascii="Comic Sans MS" w:hAnsi="Comic Sans MS" w:cs="Comic Sans MS"/>
          <w:b/>
          <w:bCs/>
          <w:caps/>
          <w:sz w:val="20"/>
          <w:szCs w:val="20"/>
        </w:rPr>
      </w:pPr>
      <w:r w:rsidRPr="00C10169">
        <w:rPr>
          <w:b/>
          <w:bCs/>
        </w:rPr>
        <w:t>B)</w:t>
      </w:r>
      <w:r>
        <w:tab/>
      </w:r>
      <w:r w:rsidRPr="00C10169">
        <w:rPr>
          <w:rFonts w:ascii="Comic Sans MS" w:hAnsi="Comic Sans MS" w:cs="Comic Sans MS"/>
          <w:b/>
          <w:bCs/>
          <w:caps/>
          <w:sz w:val="20"/>
          <w:szCs w:val="20"/>
        </w:rPr>
        <w:t>WrIte the names of the classes.(derslerin isimlerini boşluklara yazın) (21pts)</w:t>
      </w:r>
    </w:p>
    <w:p w:rsidR="00F16D0F" w:rsidRPr="00F909DA" w:rsidRDefault="00F16D0F" w:rsidP="004D4D2E">
      <w:pPr>
        <w:tabs>
          <w:tab w:val="left" w:pos="2925"/>
        </w:tabs>
        <w:ind w:left="360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49.9pt;margin-top:8.8pt;width:48pt;height:37.5pt;z-index:251665408;visibility:visible">
            <v:imagedata r:id="rId8" o:title=""/>
          </v:shape>
        </w:pict>
      </w:r>
      <w:r>
        <w:rPr>
          <w:rFonts w:ascii="Comic Sans MS" w:hAnsi="Comic Sans MS" w:cs="Comic Sans MS"/>
          <w:sz w:val="20"/>
          <w:szCs w:val="20"/>
        </w:rPr>
        <w:tab/>
      </w:r>
      <w:r w:rsidRPr="004D4D2E">
        <w:rPr>
          <w:rFonts w:ascii="Comic Sans MS" w:hAnsi="Comic Sans MS" w:cs="Comic Sans MS"/>
          <w:b/>
          <w:bCs/>
          <w:i/>
          <w:iCs/>
          <w:sz w:val="20"/>
          <w:szCs w:val="20"/>
        </w:rPr>
        <w:t>“</w:t>
      </w:r>
      <w:r w:rsidRPr="004D4D2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JACK’S WEEKLY SCHEDULE</w:t>
      </w:r>
      <w:r>
        <w:rPr>
          <w:rFonts w:ascii="Comic Sans MS" w:hAnsi="Comic Sans MS" w:cs="Comic Sans MS"/>
          <w:sz w:val="20"/>
          <w:szCs w:val="20"/>
        </w:rPr>
        <w:t>”</w:t>
      </w:r>
    </w:p>
    <w:p w:rsidR="00F16D0F" w:rsidRPr="00F909DA" w:rsidRDefault="00F16D0F" w:rsidP="002E0690">
      <w:pPr>
        <w:ind w:left="180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7" o:spid="_x0000_s1028" type="#_x0000_t75" alt="http://static.arttoday.com/thm/thm11/CL/5433_2005010014/000803_1055_85/000803_1055_8518_v__v.thm.jpg" href="http://schools-demo.clipart.com/search/close-up?oid=3778995&amp;q=music&amp;s=1&amp;a=a&amp;k_mode=all&amp;k_exc=&amp;q_jpeg=1&amp;q_gif=1&amp;q_color=1&amp;q_bw=1&amp;q_eps=1&amp;q_wmf=1&amp;q_psd=1&amp;q_png=1&amp;date=&amp;isadv" title="&quot;Formats: WMF, EPS, JPG, GIF&quot;" style="position:absolute;left:0;text-align:left;margin-left:425.1pt;margin-top:5.5pt;width:54pt;height:49.35pt;z-index:-251668480;visibility:visible;mso-wrap-distance-left:7.35pt;mso-wrap-distance-top:7.35pt;mso-wrap-distance-right:7.35pt;mso-wrap-distance-bottom:7.35pt" o:button="t">
            <v:fill o:detectmouseclick="t"/>
            <v:imagedata r:id="rId9" r:href="rId10"/>
          </v:shape>
        </w:pict>
      </w:r>
      <w:r>
        <w:rPr>
          <w:noProof/>
        </w:rPr>
        <w:pict>
          <v:shape id="Resim 10" o:spid="_x0000_s1029" type="#_x0000_t75" alt="j0305257" style="position:absolute;left:0;text-align:left;margin-left:-32.25pt;margin-top:93.2pt;width:43.4pt;height:54pt;z-index:-251667456;visibility:visible">
            <v:imagedata r:id="rId11" o:title=""/>
          </v:shape>
        </w:pict>
      </w:r>
      <w:r w:rsidRPr="00F909DA">
        <w:rPr>
          <w:rFonts w:ascii="Comic Sans MS" w:hAnsi="Comic Sans MS" w:cs="Comic Sans MS"/>
          <w:sz w:val="20"/>
          <w:szCs w:val="20"/>
        </w:rPr>
        <w:t xml:space="preserve">Jack has got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4D4D2E">
        <w:rPr>
          <w:rFonts w:ascii="Comic Sans MS" w:hAnsi="Comic Sans MS" w:cs="Comic Sans MS"/>
          <w:i/>
          <w:iCs/>
          <w:sz w:val="20"/>
          <w:szCs w:val="20"/>
          <w:u w:val="single"/>
        </w:rPr>
        <w:t>Social  Science</w:t>
      </w:r>
      <w:r>
        <w:rPr>
          <w:rFonts w:ascii="Comic Sans MS" w:hAnsi="Comic Sans MS" w:cs="Comic Sans MS"/>
          <w:i/>
          <w:iCs/>
          <w:sz w:val="20"/>
          <w:szCs w:val="20"/>
          <w:u w:val="single"/>
        </w:rPr>
        <w:t xml:space="preserve">s </w:t>
      </w:r>
      <w:r w:rsidRPr="004D4D2E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and</w:t>
      </w:r>
      <w:r w:rsidRPr="00F909DA">
        <w:rPr>
          <w:rFonts w:ascii="Comic Sans MS" w:hAnsi="Comic Sans MS" w:cs="Comic Sans MS"/>
          <w:sz w:val="20"/>
          <w:szCs w:val="20"/>
        </w:rPr>
        <w:t xml:space="preserve">   </w:t>
      </w:r>
      <w:r w:rsidRPr="00934916">
        <w:rPr>
          <w:rFonts w:ascii="Comic Sans MS" w:hAnsi="Comic Sans MS" w:cs="Comic Sans MS"/>
          <w:noProof/>
          <w:sz w:val="20"/>
          <w:szCs w:val="20"/>
        </w:rPr>
        <w:pict>
          <v:shape id="Resim 4" o:spid="_x0000_i1025" type="#_x0000_t75" alt="abc" style="width:48pt;height:40.5pt;visibility:visible">
            <v:imagedata r:id="rId12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 …………………………..</w:t>
      </w:r>
      <w:r w:rsidRPr="00F909DA">
        <w:rPr>
          <w:rFonts w:ascii="Comic Sans MS" w:hAnsi="Comic Sans MS" w:cs="Comic Sans MS"/>
          <w:sz w:val="20"/>
          <w:szCs w:val="20"/>
        </w:rPr>
        <w:t xml:space="preserve">on Monday. He has got    ………………………        on Tuesday. He has got </w:t>
      </w:r>
      <w:hyperlink r:id="rId13" w:tgtFrame="_top" w:history="1">
        <w:r w:rsidRPr="00934916">
          <w:rPr>
            <w:rFonts w:ascii="Comic Sans MS" w:hAnsi="Comic Sans MS" w:cs="Comic Sans MS"/>
            <w:noProof/>
            <w:color w:val="0000CC"/>
            <w:sz w:val="20"/>
            <w:szCs w:val="20"/>
          </w:rPr>
          <w:pict>
            <v:shape id="Resim 3" o:spid="_x0000_i1026" type="#_x0000_t75" alt="computer" href="http://www.lansing.lib.il.us/images/computer.g" style="width:50.25pt;height:41.25pt;visibility:visible" o:button="t">
              <v:fill o:detectmouseclick="t"/>
              <v:imagedata r:id="rId14" o:title=""/>
            </v:shape>
          </w:pict>
        </w:r>
      </w:hyperlink>
      <w:r w:rsidRPr="00F909DA">
        <w:rPr>
          <w:rFonts w:ascii="Comic Sans MS" w:hAnsi="Comic Sans MS" w:cs="Comic Sans MS"/>
          <w:sz w:val="20"/>
          <w:szCs w:val="20"/>
        </w:rPr>
        <w:t>……………………….. on Wednesday. He has got ………………………………</w:t>
      </w:r>
      <w:r>
        <w:rPr>
          <w:rFonts w:ascii="Comic Sans MS" w:hAnsi="Comic Sans MS" w:cs="Comic Sans MS"/>
          <w:sz w:val="20"/>
          <w:szCs w:val="20"/>
        </w:rPr>
        <w:t xml:space="preserve">and  </w:t>
      </w:r>
      <w:hyperlink r:id="rId15" w:history="1">
        <w:r w:rsidRPr="00934916">
          <w:rPr>
            <w:rFonts w:ascii="Arial" w:hAnsi="Arial" w:cs="Arial"/>
            <w:noProof/>
            <w:color w:val="0000FF"/>
          </w:rPr>
          <w:pict>
            <v:shape id="Resim 13" o:spid="_x0000_i1027" type="#_x0000_t75" alt="paint" href="http://images.google.ca/imgres?imgurl=http://dclips.fundraw.com/zobo500dir/paint.jpg&amp;imgrefurl=http://www.fundraw.com/clipart/clip-art/00001891/Paintbrush-and-pallette/&amp;usg=__ZwF0zPGzHgbxmRl3HNA8sgPtv8o=&amp;h=493&amp;w=500&amp;sz=72&amp;hl=ko&amp;start=2&amp;um=1&amp;tbnid=HxIdCbmuLVuX7M:&amp;tbnh=128&amp;tbnw=130&amp;prev=/images?q=painting+clip+art&amp;hl=ko&amp;um" style="width:45.75pt;height:45pt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 w:cs="Comic Sans MS"/>
          <w:sz w:val="20"/>
          <w:szCs w:val="20"/>
        </w:rPr>
        <w:t xml:space="preserve">   ………………. on Thursday. </w:t>
      </w:r>
      <w:r w:rsidRPr="00F909DA">
        <w:rPr>
          <w:rFonts w:ascii="Comic Sans MS" w:hAnsi="Comic Sans MS" w:cs="Comic Sans MS"/>
          <w:sz w:val="20"/>
          <w:szCs w:val="20"/>
        </w:rPr>
        <w:t xml:space="preserve"> </w:t>
      </w:r>
    </w:p>
    <w:p w:rsidR="00F16D0F" w:rsidRPr="00F909DA" w:rsidRDefault="00F16D0F" w:rsidP="002E0690">
      <w:pPr>
        <w:ind w:left="180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6" o:spid="_x0000_s1030" type="#_x0000_t75" alt="http://www.mrsrodriguezclass.inspiringteachers.com/images/bbf8_welcome2.gif" style="position:absolute;left:0;text-align:left;margin-left:234.4pt;margin-top:2.35pt;width:54.75pt;height:45.75pt;z-index:251651072;visibility:visible">
            <v:imagedata r:id="rId17" o:title=""/>
          </v:shape>
        </w:pict>
      </w:r>
      <w:r>
        <w:rPr>
          <w:noProof/>
        </w:rPr>
        <w:pict>
          <v:shape id="Resim 14" o:spid="_x0000_s1031" type="#_x0000_t75" alt="http://www.phillipmartin.info/clipart/math02s.gif" style="position:absolute;left:0;text-align:left;margin-left:62.65pt;margin-top:2.35pt;width:57pt;height:33pt;z-index:251650048;visibility:visible">
            <v:imagedata r:id="rId18" r:href="rId19"/>
          </v:shape>
        </w:pict>
      </w:r>
    </w:p>
    <w:p w:rsidR="00F16D0F" w:rsidRPr="00F909DA" w:rsidRDefault="00F16D0F" w:rsidP="002E0690">
      <w:pPr>
        <w:rPr>
          <w:rFonts w:ascii="Comic Sans MS" w:hAnsi="Comic Sans MS" w:cs="Comic Sans MS"/>
          <w:sz w:val="20"/>
          <w:szCs w:val="20"/>
        </w:rPr>
      </w:pPr>
      <w:r w:rsidRPr="00F909DA">
        <w:rPr>
          <w:rFonts w:ascii="Comic Sans MS" w:hAnsi="Comic Sans MS" w:cs="Comic Sans MS"/>
          <w:sz w:val="20"/>
          <w:szCs w:val="20"/>
        </w:rPr>
        <w:t xml:space="preserve"> He has  got                       ......................................and                 ...........................  on Friday.</w:t>
      </w:r>
    </w:p>
    <w:p w:rsidR="00F16D0F" w:rsidRPr="00F909DA" w:rsidRDefault="00F16D0F" w:rsidP="002E0690">
      <w:pPr>
        <w:rPr>
          <w:rFonts w:ascii="Comic Sans MS" w:hAnsi="Comic Sans MS" w:cs="Comic Sans MS"/>
          <w:color w:val="993366"/>
          <w:sz w:val="20"/>
          <w:szCs w:val="20"/>
        </w:rPr>
      </w:pPr>
    </w:p>
    <w:p w:rsidR="00F16D0F" w:rsidRDefault="00F16D0F" w:rsidP="002E0690">
      <w:pPr>
        <w:tabs>
          <w:tab w:val="left" w:pos="1740"/>
        </w:tabs>
      </w:pPr>
    </w:p>
    <w:p w:rsidR="00F16D0F" w:rsidRPr="006474D1" w:rsidRDefault="00F16D0F" w:rsidP="006474D1"/>
    <w:p w:rsidR="00F16D0F" w:rsidRPr="00831975" w:rsidRDefault="00F16D0F" w:rsidP="00417506">
      <w:pPr>
        <w:tabs>
          <w:tab w:val="left" w:pos="2715"/>
        </w:tabs>
        <w:rPr>
          <w:u w:val="single"/>
        </w:rPr>
      </w:pPr>
      <w:r w:rsidRPr="00831975">
        <w:rPr>
          <w:b/>
          <w:bCs/>
          <w:u w:val="single"/>
        </w:rPr>
        <w:t>C)</w:t>
      </w:r>
      <w:r w:rsidRPr="00831975">
        <w:rPr>
          <w:rFonts w:ascii="Arial" w:hAnsi="Arial" w:cs="Arial"/>
          <w:b/>
          <w:bCs/>
          <w:u w:val="single"/>
          <w:lang w:val="en-US"/>
        </w:rPr>
        <w:t>Match the questions to the answers .(15pts)</w:t>
      </w: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1. What’s the time?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A. I’m twelve years old.</w:t>
      </w: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2. What’s today?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B. It’s in August.</w:t>
      </w: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3. How old are you?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C. It’s Monday.</w:t>
      </w: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4. When’s your birthday?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D. It’s half past ten.</w:t>
      </w:r>
    </w:p>
    <w:p w:rsidR="00F16D0F" w:rsidRDefault="00F16D0F" w:rsidP="004175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5. How are you?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E. I’m fine, thank you.</w:t>
      </w:r>
    </w:p>
    <w:p w:rsidR="00F16D0F" w:rsidRDefault="00F16D0F" w:rsidP="006474D1">
      <w:pPr>
        <w:tabs>
          <w:tab w:val="left" w:pos="2715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  <w:gridCol w:w="850"/>
        <w:gridCol w:w="851"/>
        <w:gridCol w:w="850"/>
      </w:tblGrid>
      <w:tr w:rsidR="00F16D0F">
        <w:trPr>
          <w:trHeight w:val="260"/>
        </w:trPr>
        <w:tc>
          <w:tcPr>
            <w:tcW w:w="817" w:type="dxa"/>
          </w:tcPr>
          <w:p w:rsidR="00F16D0F" w:rsidRDefault="00F16D0F" w:rsidP="00417506">
            <w:r>
              <w:t>1-</w:t>
            </w:r>
          </w:p>
        </w:tc>
        <w:tc>
          <w:tcPr>
            <w:tcW w:w="851" w:type="dxa"/>
          </w:tcPr>
          <w:p w:rsidR="00F16D0F" w:rsidRDefault="00F16D0F" w:rsidP="00417506">
            <w:r>
              <w:t>2-</w:t>
            </w:r>
          </w:p>
        </w:tc>
        <w:tc>
          <w:tcPr>
            <w:tcW w:w="850" w:type="dxa"/>
          </w:tcPr>
          <w:p w:rsidR="00F16D0F" w:rsidRDefault="00F16D0F" w:rsidP="00417506">
            <w:r>
              <w:t>3-</w:t>
            </w:r>
          </w:p>
        </w:tc>
        <w:tc>
          <w:tcPr>
            <w:tcW w:w="851" w:type="dxa"/>
          </w:tcPr>
          <w:p w:rsidR="00F16D0F" w:rsidRDefault="00F16D0F" w:rsidP="00417506">
            <w:r>
              <w:t>4-</w:t>
            </w:r>
          </w:p>
        </w:tc>
        <w:tc>
          <w:tcPr>
            <w:tcW w:w="850" w:type="dxa"/>
          </w:tcPr>
          <w:p w:rsidR="00F16D0F" w:rsidRDefault="00F16D0F" w:rsidP="00417506">
            <w:r>
              <w:t>5-</w:t>
            </w:r>
          </w:p>
        </w:tc>
      </w:tr>
    </w:tbl>
    <w:p w:rsidR="00F16D0F" w:rsidRDefault="00F16D0F" w:rsidP="00417506">
      <w:pPr>
        <w:ind w:firstLine="708"/>
      </w:pPr>
    </w:p>
    <w:p w:rsidR="00F16D0F" w:rsidRDefault="00F16D0F" w:rsidP="00417506">
      <w:pPr>
        <w:ind w:firstLine="708"/>
      </w:pPr>
      <w:r>
        <w:rPr>
          <w:noProof/>
        </w:rPr>
        <w:pict>
          <v:shape id="Resim 2" o:spid="_x0000_s1032" type="#_x0000_t75" style="position:absolute;left:0;text-align:left;margin-left:42.4pt;margin-top:-48.35pt;width:144.75pt;height:68.25pt;z-index:-251649024;visibility:visible">
            <v:imagedata r:id="rId20" o:title=""/>
          </v:shape>
        </w:pict>
      </w:r>
      <w:r>
        <w:rPr>
          <w:noProof/>
        </w:rPr>
        <w:pict>
          <v:shape id="Resim 6" o:spid="_x0000_s1033" type="#_x0000_t75" alt="clock3 30_gif" style="position:absolute;left:0;text-align:left;margin-left:200.65pt;margin-top:-1.1pt;width:76.5pt;height:1in;z-index:251666432;visibility:visible">
            <v:imagedata r:id="rId21" o:title=""/>
          </v:shape>
        </w:pict>
      </w:r>
      <w:r>
        <w:rPr>
          <w:noProof/>
        </w:rPr>
        <w:pict>
          <v:shape id="Resim 19" o:spid="_x0000_s1034" type="#_x0000_t75" style="position:absolute;left:0;text-align:left;margin-left:35.65pt;margin-top:13.15pt;width:55.5pt;height:63pt;z-index:251652096;visibility:visible">
            <v:imagedata r:id="rId22" o:title=""/>
          </v:shape>
        </w:pict>
      </w:r>
      <w:r>
        <w:rPr>
          <w:noProof/>
        </w:rPr>
        <w:pict>
          <v:shape id="Resim 20" o:spid="_x0000_s1035" type="#_x0000_t75" alt="time3" style="position:absolute;left:0;text-align:left;margin-left:364.15pt;margin-top:5.65pt;width:54pt;height:44.1pt;z-index:251653120;visibility:visible">
            <v:imagedata r:id="rId23" o:title=""/>
          </v:shape>
        </w:pict>
      </w:r>
      <w:r w:rsidRPr="00C10169">
        <w:rPr>
          <w:b/>
          <w:bCs/>
        </w:rPr>
        <w:t>D)</w:t>
      </w:r>
      <w:r>
        <w:t xml:space="preserve"> </w:t>
      </w:r>
    </w:p>
    <w:p w:rsidR="00F16D0F" w:rsidRDefault="00F16D0F" w:rsidP="00417506">
      <w:pPr>
        <w:ind w:firstLine="708"/>
      </w:pPr>
    </w:p>
    <w:p w:rsidR="00F16D0F" w:rsidRDefault="00F16D0F" w:rsidP="00417506">
      <w:pPr>
        <w:ind w:firstLine="708"/>
      </w:pPr>
    </w:p>
    <w:p w:rsidR="00F16D0F" w:rsidRPr="00417506" w:rsidRDefault="00F16D0F" w:rsidP="00417506"/>
    <w:p w:rsidR="00F16D0F" w:rsidRPr="00417506" w:rsidRDefault="00F16D0F" w:rsidP="006677CB">
      <w:pPr>
        <w:tabs>
          <w:tab w:val="left" w:pos="3675"/>
          <w:tab w:val="left" w:pos="6810"/>
        </w:tabs>
      </w:pPr>
      <w:r>
        <w:t>1)</w:t>
      </w:r>
      <w:r>
        <w:tab/>
        <w:t>2)</w:t>
      </w:r>
      <w:r>
        <w:tab/>
        <w:t>3)</w:t>
      </w:r>
      <w:r w:rsidRPr="006677CB">
        <w:t xml:space="preserve"> </w:t>
      </w:r>
      <w:r>
        <w:t>________________</w:t>
      </w:r>
    </w:p>
    <w:p w:rsidR="00F16D0F" w:rsidRDefault="00F16D0F" w:rsidP="00417506">
      <w:pPr>
        <w:tabs>
          <w:tab w:val="left" w:pos="1095"/>
        </w:tabs>
      </w:pPr>
    </w:p>
    <w:p w:rsidR="00F16D0F" w:rsidRDefault="00F16D0F" w:rsidP="00417506">
      <w:pPr>
        <w:tabs>
          <w:tab w:val="left" w:pos="1095"/>
        </w:tabs>
      </w:pPr>
      <w:r>
        <w:t xml:space="preserve">   It’s…………………six.           It’s …………………. three.</w:t>
      </w:r>
    </w:p>
    <w:p w:rsidR="00F16D0F" w:rsidRDefault="00F16D0F" w:rsidP="00417506">
      <w:pPr>
        <w:tabs>
          <w:tab w:val="left" w:pos="1095"/>
        </w:tabs>
      </w:pPr>
      <w:r>
        <w:rPr>
          <w:noProof/>
        </w:rPr>
        <w:pict>
          <v:shape id="Resim 23" o:spid="_x0000_s1036" type="#_x0000_t75" style="position:absolute;margin-left:247.15pt;margin-top:1.3pt;width:66pt;height:57.75pt;z-index:251655168;visibility:visible">
            <v:imagedata r:id="rId24" o:title="" gain="72818f"/>
          </v:shape>
        </w:pict>
      </w:r>
    </w:p>
    <w:p w:rsidR="00F16D0F" w:rsidRDefault="00F16D0F" w:rsidP="00417506">
      <w:pPr>
        <w:tabs>
          <w:tab w:val="left" w:pos="1095"/>
        </w:tabs>
      </w:pPr>
      <w:r>
        <w:rPr>
          <w:noProof/>
        </w:rPr>
        <w:pict>
          <v:shape id="Resim 21" o:spid="_x0000_s1037" type="#_x0000_t75" alt="time24" style="position:absolute;margin-left:27pt;margin-top:-.1pt;width:53.65pt;height:45pt;z-index:-251662336;visibility:visible">
            <v:imagedata r:id="rId25" o:title=""/>
          </v:shape>
        </w:pict>
      </w:r>
    </w:p>
    <w:p w:rsidR="00F16D0F" w:rsidRDefault="00F16D0F" w:rsidP="006677CB">
      <w:pPr>
        <w:tabs>
          <w:tab w:val="center" w:pos="4536"/>
        </w:tabs>
      </w:pPr>
      <w:r>
        <w:t>4)</w:t>
      </w:r>
      <w:r w:rsidRPr="006677CB">
        <w:t xml:space="preserve"> </w:t>
      </w:r>
      <w:r>
        <w:t xml:space="preserve"> </w:t>
      </w:r>
      <w:r>
        <w:tab/>
        <w:t xml:space="preserve">   5)</w:t>
      </w:r>
      <w:r w:rsidRPr="006677CB">
        <w:t xml:space="preserve"> </w:t>
      </w:r>
    </w:p>
    <w:p w:rsidR="00F16D0F" w:rsidRDefault="00F16D0F" w:rsidP="006677CB">
      <w:pPr>
        <w:tabs>
          <w:tab w:val="left" w:pos="1830"/>
          <w:tab w:val="left" w:pos="6480"/>
        </w:tabs>
      </w:pPr>
      <w:r>
        <w:tab/>
        <w:t>It’s …………………eight.</w:t>
      </w:r>
      <w:r>
        <w:tab/>
        <w:t>____________________</w:t>
      </w:r>
    </w:p>
    <w:p w:rsidR="00F16D0F" w:rsidRPr="006677CB" w:rsidRDefault="00F16D0F" w:rsidP="006677CB"/>
    <w:p w:rsidR="00F16D0F" w:rsidRPr="006677CB" w:rsidRDefault="00F16D0F" w:rsidP="006677CB"/>
    <w:p w:rsidR="00F16D0F" w:rsidRDefault="00F16D0F" w:rsidP="006677CB"/>
    <w:p w:rsidR="00F16D0F" w:rsidRPr="009E386B" w:rsidRDefault="00F16D0F" w:rsidP="006677CB">
      <w:pPr>
        <w:tabs>
          <w:tab w:val="left" w:pos="915"/>
        </w:tabs>
        <w:rPr>
          <w:b/>
          <w:bCs/>
        </w:rPr>
      </w:pPr>
      <w:r>
        <w:tab/>
      </w:r>
      <w:r w:rsidRPr="009E386B">
        <w:rPr>
          <w:b/>
          <w:bCs/>
        </w:rPr>
        <w:t xml:space="preserve">E) WRITE THE NUMBERS  </w:t>
      </w:r>
      <w:r>
        <w:rPr>
          <w:b/>
          <w:bCs/>
        </w:rPr>
        <w:t>(12PTS)</w:t>
      </w:r>
    </w:p>
    <w:p w:rsidR="00F16D0F" w:rsidRDefault="00F16D0F" w:rsidP="006677CB">
      <w:pPr>
        <w:tabs>
          <w:tab w:val="left" w:pos="915"/>
        </w:tabs>
      </w:pPr>
    </w:p>
    <w:p w:rsidR="00F16D0F" w:rsidRDefault="00F16D0F" w:rsidP="006677CB">
      <w:pPr>
        <w:tabs>
          <w:tab w:val="left" w:pos="915"/>
        </w:tabs>
      </w:pPr>
      <w:r>
        <w:rPr>
          <w:noProof/>
        </w:rPr>
        <w:pict>
          <v:shape id="10-Noktalı Yıldız 29" o:spid="_x0000_s1038" style="position:absolute;margin-left:295.15pt;margin-top:8.35pt;width:53.25pt;height:44.25pt;z-index:251658240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rPr>
          <w:noProof/>
        </w:rPr>
        <w:pict>
          <v:shape id="10-Noktalı Yıldız 28" o:spid="_x0000_s1039" style="position:absolute;margin-left:140.65pt;margin-top:8.35pt;width:53.25pt;height:44.25pt;z-index:251657216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10-Noktalı Yıldız 27" o:spid="_x0000_s1040" style="position:absolute;margin-left:2.65pt;margin-top:1.6pt;width:53.25pt;height:44.25pt;z-index:251656192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</w:p>
    <w:p w:rsidR="00F16D0F" w:rsidRDefault="00F16D0F" w:rsidP="009E386B"/>
    <w:p w:rsidR="00F16D0F" w:rsidRDefault="00F16D0F" w:rsidP="009E386B">
      <w:pPr>
        <w:tabs>
          <w:tab w:val="left" w:pos="1440"/>
          <w:tab w:val="center" w:pos="4536"/>
          <w:tab w:val="left" w:pos="7125"/>
        </w:tabs>
      </w:pPr>
      <w:r>
        <w:tab/>
        <w:t xml:space="preserve">= _________                     =______________ </w:t>
      </w:r>
      <w:r>
        <w:tab/>
        <w:t>=______________</w:t>
      </w:r>
    </w:p>
    <w:p w:rsidR="00F16D0F" w:rsidRDefault="00F16D0F" w:rsidP="009E386B">
      <w:pPr>
        <w:tabs>
          <w:tab w:val="left" w:pos="1440"/>
          <w:tab w:val="center" w:pos="4536"/>
          <w:tab w:val="left" w:pos="7125"/>
        </w:tabs>
      </w:pPr>
    </w:p>
    <w:p w:rsidR="00F16D0F" w:rsidRDefault="00F16D0F" w:rsidP="009E386B">
      <w:pPr>
        <w:tabs>
          <w:tab w:val="left" w:pos="1440"/>
          <w:tab w:val="center" w:pos="4536"/>
          <w:tab w:val="left" w:pos="7125"/>
        </w:tabs>
      </w:pPr>
    </w:p>
    <w:p w:rsidR="00F16D0F" w:rsidRPr="009E386B" w:rsidRDefault="00F16D0F" w:rsidP="009E386B">
      <w:pPr>
        <w:tabs>
          <w:tab w:val="left" w:pos="1440"/>
          <w:tab w:val="center" w:pos="4536"/>
          <w:tab w:val="left" w:pos="7125"/>
        </w:tabs>
      </w:pPr>
      <w:r>
        <w:rPr>
          <w:noProof/>
        </w:rPr>
        <w:pict>
          <v:shape id="10-Noktalı Yıldız 32" o:spid="_x0000_s1041" style="position:absolute;margin-left:308.65pt;margin-top:.1pt;width:53.25pt;height:44.25pt;z-index:251661312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whit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10-Noktalı Yıldız 31" o:spid="_x0000_s1042" style="position:absolute;margin-left:151.9pt;margin-top:.1pt;width:53.25pt;height:44.25pt;z-index:251660288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10-Noktalı Yıldız 30" o:spid="_x0000_s1043" style="position:absolute;margin-left:7.9pt;margin-top:2.35pt;width:53.25pt;height:44.25pt;z-index:251659264;visibility:visible;v-text-anchor:middle" coordsize="676275,561975" o:spt="100" adj="-11796480,,5400" path="al-1,194157,93456,140491,129156,53663,244677,53661,338138,,431598,53661l547119,53663r35700,86828l676276,194157r-35696,86831l676276,367818xe" fillcolor="#4f81bd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1,194157;93456,140491;129156,53663;244677,53661;338138,0;431598,53661;547119,53663;582819,140491;676276,194157;640580,280988;676276,367818;582819,421484;547119,508312;431598,508314;338138,561975;244677,508314;129156,508312;93456,421484;-1,367818;35695,280988;-1,194157" o:connectangles="0,0,0,0,0,0,0,0,0,0,0,0,0,0,0,0,0,0,0,0,0" textboxrect="0,0,676275,561975"/>
            <v:handles>
              <v:h position="@3,#0" polar="10800,10800"/>
              <v:h position="#2,#1" polar="10800,10800" radiusrange="0,10800"/>
            </v:handles>
            <v:textbox>
              <w:txbxContent>
                <w:p w:rsidR="00F16D0F" w:rsidRDefault="00F16D0F" w:rsidP="009E386B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</w:p>
    <w:p w:rsidR="00F16D0F" w:rsidRDefault="00F16D0F" w:rsidP="009E386B">
      <w:pPr>
        <w:tabs>
          <w:tab w:val="left" w:pos="1440"/>
          <w:tab w:val="center" w:pos="4536"/>
          <w:tab w:val="left" w:pos="7530"/>
        </w:tabs>
      </w:pPr>
      <w:r>
        <w:tab/>
        <w:t xml:space="preserve">=___________                     =______________                      =___________ </w:t>
      </w:r>
    </w:p>
    <w:p w:rsidR="00F16D0F" w:rsidRDefault="00F16D0F" w:rsidP="009E386B">
      <w:pPr>
        <w:tabs>
          <w:tab w:val="left" w:pos="7605"/>
        </w:tabs>
      </w:pPr>
      <w:r>
        <w:tab/>
        <w:t xml:space="preserve"> </w:t>
      </w:r>
    </w:p>
    <w:p w:rsidR="00F16D0F" w:rsidRPr="009E386B" w:rsidRDefault="00F16D0F" w:rsidP="009E386B"/>
    <w:p w:rsidR="00F16D0F" w:rsidRPr="009E386B" w:rsidRDefault="00F16D0F" w:rsidP="009E386B"/>
    <w:p w:rsidR="00F16D0F" w:rsidRDefault="00F16D0F" w:rsidP="009E386B"/>
    <w:p w:rsidR="00F16D0F" w:rsidRPr="00C10169" w:rsidRDefault="00F16D0F" w:rsidP="009E386B">
      <w:pPr>
        <w:ind w:firstLine="708"/>
        <w:rPr>
          <w:b/>
          <w:bCs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8" o:spid="_x0000_s1044" type="#_x0000_t97" style="position:absolute;left:0;text-align:left;margin-left:-74.6pt;margin-top:12.6pt;width:186.75pt;height:148.5pt;z-index:251662336;visibility:visible">
            <v:textbox>
              <w:txbxContent>
                <w:p w:rsidR="00F16D0F" w:rsidRDefault="00F16D0F" w:rsidP="00B45A24">
                  <w:r>
                    <w:t>FEBRUARY</w:t>
                  </w:r>
                  <w:r>
                    <w:tab/>
                  </w:r>
                  <w:r>
                    <w:tab/>
                    <w:t>MAY</w:t>
                  </w:r>
                </w:p>
                <w:p w:rsidR="00F16D0F" w:rsidRDefault="00F16D0F" w:rsidP="00B45A24">
                  <w:r>
                    <w:t>JUNE</w:t>
                  </w:r>
                  <w:r>
                    <w:tab/>
                  </w:r>
                  <w:r>
                    <w:tab/>
                    <w:t>AUGUST</w:t>
                  </w:r>
                </w:p>
                <w:p w:rsidR="00F16D0F" w:rsidRDefault="00F16D0F" w:rsidP="00B45A24">
                  <w:r>
                    <w:tab/>
                    <w:t>DECEMBER</w:t>
                  </w:r>
                </w:p>
                <w:p w:rsidR="00F16D0F" w:rsidRDefault="00F16D0F" w:rsidP="00B45A24">
                  <w:r>
                    <w:t>JANUARY</w:t>
                  </w:r>
                  <w:r>
                    <w:tab/>
                    <w:t>APRIL</w:t>
                  </w:r>
                </w:p>
                <w:p w:rsidR="00F16D0F" w:rsidRDefault="00F16D0F" w:rsidP="00B45A24">
                  <w:r>
                    <w:tab/>
                    <w:t>SEPTEMBER</w:t>
                  </w:r>
                </w:p>
                <w:p w:rsidR="00F16D0F" w:rsidRDefault="00F16D0F" w:rsidP="00B45A24">
                  <w:r>
                    <w:t>MARCH</w:t>
                  </w:r>
                  <w:r>
                    <w:tab/>
                    <w:t>OCTOBER</w:t>
                  </w:r>
                </w:p>
                <w:p w:rsidR="00F16D0F" w:rsidRDefault="00F16D0F" w:rsidP="00B45A24">
                  <w:r>
                    <w:tab/>
                    <w:t>NOVEMBER</w:t>
                  </w:r>
                </w:p>
                <w:p w:rsidR="00F16D0F" w:rsidRDefault="00F16D0F" w:rsidP="00B45A24">
                  <w:r>
                    <w:t>JULY</w:t>
                  </w:r>
                </w:p>
              </w:txbxContent>
            </v:textbox>
          </v:shape>
        </w:pict>
      </w:r>
      <w:r w:rsidRPr="00C10169">
        <w:rPr>
          <w:b/>
          <w:bCs/>
        </w:rPr>
        <w:t>F) WRITE THE MONTHS IN ORDER ( AYLARI SIRAYLA YAZIN) ( 24PTS)</w:t>
      </w:r>
    </w:p>
    <w:p w:rsidR="00F16D0F" w:rsidRPr="009E386B" w:rsidRDefault="00F16D0F" w:rsidP="00B45A24">
      <w:pPr>
        <w:tabs>
          <w:tab w:val="left" w:pos="8115"/>
        </w:tabs>
      </w:pPr>
      <w:r>
        <w:tab/>
      </w:r>
    </w:p>
    <w:p w:rsidR="00F16D0F" w:rsidRDefault="00F16D0F" w:rsidP="00B45A24">
      <w:pPr>
        <w:tabs>
          <w:tab w:val="left" w:pos="2790"/>
        </w:tabs>
      </w:pPr>
      <w:r>
        <w:tab/>
        <w:t>1____________       5_____________    9______________</w:t>
      </w:r>
    </w:p>
    <w:p w:rsidR="00F16D0F" w:rsidRDefault="00F16D0F" w:rsidP="00B45A24">
      <w:pPr>
        <w:tabs>
          <w:tab w:val="left" w:pos="2790"/>
        </w:tabs>
      </w:pPr>
      <w:r>
        <w:t xml:space="preserve">                                              </w:t>
      </w:r>
    </w:p>
    <w:p w:rsidR="00F16D0F" w:rsidRDefault="00F16D0F" w:rsidP="00B45A24">
      <w:pPr>
        <w:tabs>
          <w:tab w:val="left" w:pos="2790"/>
        </w:tabs>
      </w:pPr>
      <w:r>
        <w:t xml:space="preserve">                                               2_____________     6_____________    10_____________</w:t>
      </w:r>
    </w:p>
    <w:p w:rsidR="00F16D0F" w:rsidRDefault="00F16D0F" w:rsidP="00B45A24">
      <w:pPr>
        <w:tabs>
          <w:tab w:val="left" w:pos="2790"/>
        </w:tabs>
      </w:pPr>
    </w:p>
    <w:p w:rsidR="00F16D0F" w:rsidRDefault="00F16D0F" w:rsidP="00B45A24">
      <w:pPr>
        <w:tabs>
          <w:tab w:val="left" w:pos="2790"/>
        </w:tabs>
      </w:pPr>
      <w:r>
        <w:t xml:space="preserve">                                               3_____________     7______________   11_____________</w:t>
      </w:r>
    </w:p>
    <w:p w:rsidR="00F16D0F" w:rsidRDefault="00F16D0F" w:rsidP="00B45A24">
      <w:pPr>
        <w:tabs>
          <w:tab w:val="left" w:pos="2790"/>
        </w:tabs>
      </w:pPr>
    </w:p>
    <w:p w:rsidR="00F16D0F" w:rsidRDefault="00F16D0F" w:rsidP="00B45A24">
      <w:pPr>
        <w:tabs>
          <w:tab w:val="left" w:pos="2790"/>
        </w:tabs>
      </w:pPr>
      <w:r>
        <w:t xml:space="preserve">                                               4_____________      8______________   12_____________</w:t>
      </w:r>
    </w:p>
    <w:p w:rsidR="00F16D0F" w:rsidRDefault="00F16D0F" w:rsidP="00B45A24">
      <w:pPr>
        <w:tabs>
          <w:tab w:val="left" w:pos="2790"/>
        </w:tabs>
      </w:pPr>
      <w:r>
        <w:br w:type="textWrapping" w:clear="all"/>
      </w:r>
    </w:p>
    <w:p w:rsidR="00F16D0F" w:rsidRDefault="00F16D0F" w:rsidP="009E386B">
      <w:pPr>
        <w:tabs>
          <w:tab w:val="left" w:pos="2130"/>
        </w:tabs>
      </w:pPr>
      <w:r>
        <w:tab/>
      </w:r>
    </w:p>
    <w:p w:rsidR="00F16D0F" w:rsidRPr="00B45A24" w:rsidRDefault="00F16D0F" w:rsidP="00B45A24"/>
    <w:p w:rsidR="00F16D0F" w:rsidRPr="00C10169" w:rsidRDefault="00F16D0F" w:rsidP="00D07CA9">
      <w:pPr>
        <w:tabs>
          <w:tab w:val="left" w:pos="1035"/>
        </w:tabs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9" o:spid="_x0000_s1045" type="#_x0000_t98" style="position:absolute;margin-left:140.65pt;margin-top:27.6pt;width:201.75pt;height:139.5pt;z-index:251663360;visibility:visible;v-text-anchor:middle" strokecolor="#243f60" strokeweight="2pt">
            <v:textbox>
              <w:txbxContent>
                <w:p w:rsidR="00F16D0F" w:rsidRDefault="00F16D0F" w:rsidP="00D07CA9">
                  <w:pPr>
                    <w:jc w:val="center"/>
                  </w:pPr>
                </w:p>
              </w:txbxContent>
            </v:textbox>
          </v:shape>
        </w:pict>
      </w:r>
      <w:r>
        <w:tab/>
      </w:r>
      <w:r w:rsidRPr="00C10169">
        <w:rPr>
          <w:rFonts w:ascii="Comic Sans MS" w:hAnsi="Comic Sans MS" w:cs="Comic Sans MS"/>
          <w:b/>
          <w:bCs/>
        </w:rPr>
        <w:t>G) ORDER TH</w:t>
      </w:r>
      <w:r>
        <w:rPr>
          <w:rFonts w:ascii="Comic Sans MS" w:hAnsi="Comic Sans MS" w:cs="Comic Sans MS"/>
          <w:b/>
          <w:bCs/>
        </w:rPr>
        <w:t>E BIRTHDAY MESSAGE AND WRITE ( D</w:t>
      </w:r>
      <w:r w:rsidRPr="00C10169">
        <w:rPr>
          <w:rFonts w:ascii="Comic Sans MS" w:hAnsi="Comic Sans MS" w:cs="Comic Sans MS"/>
          <w:b/>
          <w:bCs/>
        </w:rPr>
        <w:t xml:space="preserve">oğum günü mesajını sıraya koy ve yaz)  </w:t>
      </w:r>
      <w:r w:rsidRPr="00C10169">
        <w:rPr>
          <w:rFonts w:ascii="Comic Sans MS" w:hAnsi="Comic Sans MS" w:cs="Comic Sans MS"/>
          <w:b/>
          <w:bCs/>
          <w:u w:val="single"/>
        </w:rPr>
        <w:t>4pts</w:t>
      </w:r>
    </w:p>
    <w:p w:rsidR="00F16D0F" w:rsidRDefault="00F16D0F" w:rsidP="00D07CA9">
      <w:pPr>
        <w:tabs>
          <w:tab w:val="left" w:pos="1035"/>
        </w:tabs>
      </w:pPr>
    </w:p>
    <w:p w:rsidR="00F16D0F" w:rsidRDefault="00F16D0F" w:rsidP="00D07CA9">
      <w:pPr>
        <w:pStyle w:val="ListParagraph"/>
        <w:numPr>
          <w:ilvl w:val="0"/>
          <w:numId w:val="2"/>
        </w:numPr>
        <w:tabs>
          <w:tab w:val="left" w:pos="1035"/>
        </w:tabs>
      </w:pPr>
      <w:r>
        <w:t>Dear Amy</w:t>
      </w:r>
    </w:p>
    <w:p w:rsidR="00F16D0F" w:rsidRDefault="00F16D0F" w:rsidP="00D07CA9">
      <w:pPr>
        <w:pStyle w:val="ListParagraph"/>
        <w:numPr>
          <w:ilvl w:val="0"/>
          <w:numId w:val="2"/>
        </w:numPr>
        <w:tabs>
          <w:tab w:val="left" w:pos="1035"/>
        </w:tabs>
      </w:pPr>
      <w:r>
        <w:t xml:space="preserve">Love from Patrick   </w:t>
      </w:r>
    </w:p>
    <w:p w:rsidR="00F16D0F" w:rsidRDefault="00F16D0F" w:rsidP="00D07CA9">
      <w:pPr>
        <w:pStyle w:val="ListParagraph"/>
        <w:numPr>
          <w:ilvl w:val="0"/>
          <w:numId w:val="2"/>
        </w:numPr>
        <w:tabs>
          <w:tab w:val="left" w:pos="1035"/>
        </w:tabs>
      </w:pPr>
      <w:r>
        <w:t>Happy birthday!</w:t>
      </w:r>
    </w:p>
    <w:p w:rsidR="00F16D0F" w:rsidRPr="00B45A24" w:rsidRDefault="00F16D0F" w:rsidP="00D07CA9">
      <w:pPr>
        <w:pStyle w:val="ListParagraph"/>
        <w:numPr>
          <w:ilvl w:val="0"/>
          <w:numId w:val="2"/>
        </w:numPr>
        <w:tabs>
          <w:tab w:val="left" w:pos="1035"/>
        </w:tabs>
      </w:pPr>
      <w:r>
        <w:t>You are 10 today.</w:t>
      </w:r>
    </w:p>
    <w:p w:rsidR="00F16D0F" w:rsidRPr="00B45A24" w:rsidRDefault="00F16D0F" w:rsidP="00B45A24"/>
    <w:p w:rsidR="00F16D0F" w:rsidRPr="00B45A24" w:rsidRDefault="00F16D0F" w:rsidP="00B45A24">
      <w:pPr>
        <w:tabs>
          <w:tab w:val="left" w:pos="3180"/>
        </w:tabs>
      </w:pPr>
      <w:bookmarkStart w:id="0" w:name="_GoBack"/>
      <w:bookmarkEnd w:id="0"/>
    </w:p>
    <w:sectPr w:rsidR="00F16D0F" w:rsidRPr="00B45A24" w:rsidSect="00FF6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0F" w:rsidRDefault="00F16D0F" w:rsidP="00C10169">
      <w:r>
        <w:separator/>
      </w:r>
    </w:p>
  </w:endnote>
  <w:endnote w:type="continuationSeparator" w:id="0">
    <w:p w:rsidR="00F16D0F" w:rsidRDefault="00F16D0F" w:rsidP="00C10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0F" w:rsidRDefault="00F16D0F" w:rsidP="00C10169">
      <w:r>
        <w:separator/>
      </w:r>
    </w:p>
  </w:footnote>
  <w:footnote w:type="continuationSeparator" w:id="0">
    <w:p w:rsidR="00F16D0F" w:rsidRDefault="00F16D0F" w:rsidP="00C10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D7268"/>
    <w:multiLevelType w:val="hybridMultilevel"/>
    <w:tmpl w:val="E252224C"/>
    <w:lvl w:ilvl="0" w:tplc="FCAA8A36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5E89675D"/>
    <w:multiLevelType w:val="hybridMultilevel"/>
    <w:tmpl w:val="51FE068C"/>
    <w:lvl w:ilvl="0" w:tplc="2D020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690"/>
    <w:rsid w:val="001734D7"/>
    <w:rsid w:val="002D76BF"/>
    <w:rsid w:val="002E0690"/>
    <w:rsid w:val="00417506"/>
    <w:rsid w:val="004D4D2E"/>
    <w:rsid w:val="006474D1"/>
    <w:rsid w:val="006677CB"/>
    <w:rsid w:val="007B510D"/>
    <w:rsid w:val="00831975"/>
    <w:rsid w:val="00836782"/>
    <w:rsid w:val="008E1899"/>
    <w:rsid w:val="0091463F"/>
    <w:rsid w:val="00934916"/>
    <w:rsid w:val="009A5B70"/>
    <w:rsid w:val="009E386B"/>
    <w:rsid w:val="00A272C5"/>
    <w:rsid w:val="00AB7567"/>
    <w:rsid w:val="00AF754B"/>
    <w:rsid w:val="00B22F6B"/>
    <w:rsid w:val="00B45A24"/>
    <w:rsid w:val="00C10169"/>
    <w:rsid w:val="00D07CA9"/>
    <w:rsid w:val="00D37E8C"/>
    <w:rsid w:val="00EE113F"/>
    <w:rsid w:val="00F16D0F"/>
    <w:rsid w:val="00F909DA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9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E069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E0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0690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D07CA9"/>
    <w:pPr>
      <w:ind w:left="720"/>
    </w:pPr>
  </w:style>
  <w:style w:type="paragraph" w:styleId="Header">
    <w:name w:val="header"/>
    <w:basedOn w:val="Normal"/>
    <w:link w:val="HeaderChar"/>
    <w:uiPriority w:val="99"/>
    <w:rsid w:val="00C101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016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C101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016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37E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7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ansing.lib.il.us/images/computer.gif" TargetMode="External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hyperlink" Target="http://images.google.ca/imgres?imgurl=http://dclips.fundraw.com/zobo500dir/paint.jpg&amp;imgrefurl=http://www.fundraw.com/clipart/clip-art/00001891/Paintbrush-and-pallette/&amp;usg=__ZwF0zPGzHgbxmRl3HNA8sgPtv8o=&amp;h=493&amp;w=500&amp;sz=72&amp;hl=ko&amp;start=2&amp;um=1&amp;tbnid=HxIdCbmuLVuX7M:&amp;tbnh=128&amp;tbnw=130&amp;prev=/images?q=painting+clip+art&amp;hl=ko&amp;um=1" TargetMode="External"/><Relationship Id="rId23" Type="http://schemas.openxmlformats.org/officeDocument/2006/relationships/image" Target="media/image12.png"/><Relationship Id="rId10" Type="http://schemas.openxmlformats.org/officeDocument/2006/relationships/image" Target="http://static.arttoday.com/thm/thm11/CL/5433_2005010014/000803_1055_85/000803_1055_8518_v__v.thm.jpg" TargetMode="External"/><Relationship Id="rId19" Type="http://schemas.openxmlformats.org/officeDocument/2006/relationships/image" Target="http://www.phillipmartin.info/clipart/math02s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424</Words>
  <Characters>2423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deniz özkan</dc:creator>
  <cp:keywords/>
  <dc:description/>
  <cp:lastModifiedBy>EDANUR</cp:lastModifiedBy>
  <cp:revision>8</cp:revision>
  <cp:lastPrinted>2012-03-18T15:39:00Z</cp:lastPrinted>
  <dcterms:created xsi:type="dcterms:W3CDTF">2012-03-17T16:18:00Z</dcterms:created>
  <dcterms:modified xsi:type="dcterms:W3CDTF">2013-03-12T21:18:00Z</dcterms:modified>
</cp:coreProperties>
</file>